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8A5A1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11091/039-1А (11091/039)-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631B64">
          <w:t xml:space="preserve">18.11.2016 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631B64">
          <w:rPr>
            <w:bCs/>
          </w:rPr>
          <w:t xml:space="preserve">24.11.2016 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8A5A17" w:rsidRPr="008A5A1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8A5A17" w:rsidRPr="008A5A17">
          <w:rPr>
            <w:rStyle w:val="aa"/>
          </w:rPr>
          <w:t>440052, г. Пенза, ул. Ново-Тамбовская, д.9;</w:t>
        </w:r>
        <w:r w:rsidR="008A5A17" w:rsidRPr="008A5A17">
          <w:rPr>
            <w:u w:val="single"/>
          </w:rPr>
          <w:t xml:space="preserve">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8A5A17" w:rsidRPr="008A5A17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8A5A17" w:rsidRPr="008A5A17">
          <w:rPr>
            <w:u w:val="single"/>
          </w:rPr>
          <w:t xml:space="preserve"> 11091/</w:t>
        </w:r>
        <w:r w:rsidR="008A5A17">
          <w:t xml:space="preserve">039-1А (11091/039)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8A5A17" w:rsidRPr="008A5A17">
          <w:rPr>
            <w:rStyle w:val="aa"/>
          </w:rPr>
          <w:t xml:space="preserve"> Плотник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8A5A17" w:rsidRPr="008A5A17">
          <w:rPr>
            <w:rStyle w:val="aa"/>
          </w:rPr>
          <w:t xml:space="preserve"> 16671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8A5A17" w:rsidRPr="008A5A1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39388B" w:rsidRPr="00992D8B" w:rsidTr="009F3B67">
        <w:trPr>
          <w:jc w:val="center"/>
        </w:trPr>
        <w:tc>
          <w:tcPr>
            <w:tcW w:w="4678" w:type="dxa"/>
            <w:vAlign w:val="center"/>
          </w:tcPr>
          <w:p w:rsidR="0039388B" w:rsidRPr="00992D8B" w:rsidRDefault="0039388B" w:rsidP="0039388B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9388B" w:rsidRPr="0039388B" w:rsidRDefault="00DB411B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39388B" w:rsidRPr="0039388B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39388B" w:rsidRPr="0039388B" w:rsidRDefault="0039388B" w:rsidP="00AD14A4">
      <w:r w:rsidRPr="0039388B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39388B" w:rsidRPr="0039388B" w:rsidRDefault="0039388B" w:rsidP="00AD14A4">
      <w:r w:rsidRPr="0039388B">
        <w:t>- Руководство по эксплуатации шумомера интегрирующего виброметра ШИ-01В МГФК.968620.110РЭ;</w:t>
      </w:r>
    </w:p>
    <w:p w:rsidR="0039388B" w:rsidRPr="0039388B" w:rsidRDefault="0039388B" w:rsidP="00AD14A4">
      <w:r w:rsidRPr="0039388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39388B" w:rsidP="00AD14A4">
      <w:r w:rsidRPr="0039388B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DB411B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39388B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8A5A17" w:rsidRPr="008A5A17">
          <w:t xml:space="preserve"> Дрель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39388B">
              <w:rPr>
                <w:b/>
              </w:rPr>
              <w:t>Здание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b/>
              </w:rPr>
            </w:pPr>
            <w:r w:rsidRPr="0039388B">
              <w:rPr>
                <w:b/>
              </w:rPr>
              <w:t>10</w:t>
            </w: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1E2271">
              <w:rPr>
                <w:i/>
              </w:rPr>
              <w:t>5.1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</w:t>
            </w:r>
            <w:r w:rsidR="00A61E83">
              <w:rPr>
                <w:i/>
              </w:rPr>
              <w:t>1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</w:t>
            </w:r>
            <w:r w:rsidR="001E2271">
              <w:rPr>
                <w:i/>
              </w:rPr>
              <w:t>2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E2271" w:rsidRPr="001E227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1E2271" w:rsidRPr="001E2271" w:rsidRDefault="001E2271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E2271" w:rsidRPr="001E227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E2271" w:rsidRPr="001E2271" w:rsidRDefault="001E2271" w:rsidP="007E3AB5">
            <w:pPr>
              <w:pStyle w:val="a4"/>
              <w:suppressAutoHyphens/>
              <w:jc w:val="center"/>
            </w:pPr>
          </w:p>
        </w:tc>
      </w:tr>
      <w:tr w:rsidR="001E2271" w:rsidRPr="001E227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E2271" w:rsidRPr="001E2271" w:rsidRDefault="001E2271" w:rsidP="007E3AB5">
            <w:pPr>
              <w:pStyle w:val="a4"/>
              <w:suppressAutoHyphens/>
              <w:jc w:val="center"/>
            </w:pPr>
          </w:p>
        </w:tc>
      </w:tr>
      <w:tr w:rsidR="001E2271" w:rsidRPr="001E227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E2271" w:rsidRPr="001E2271" w:rsidRDefault="001E227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E2271" w:rsidRPr="001E2271" w:rsidRDefault="001E2271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1E2271" w:rsidRPr="001E2271">
          <w:rPr>
            <w:bCs/>
          </w:rPr>
          <w:t>-</w:t>
        </w:r>
        <w:r w:rsidR="001E2271" w:rsidRPr="001E2271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1E2271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9388B" w:rsidTr="003938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Митяева Ольга Александровна</w:t>
            </w:r>
          </w:p>
        </w:tc>
      </w:tr>
      <w:tr w:rsidR="00AA46ED" w:rsidRPr="0039388B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39388B" w:rsidTr="003938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Лукичев Дмитрий Олегович</w:t>
            </w:r>
          </w:p>
        </w:tc>
      </w:tr>
      <w:tr w:rsidR="007F277E" w:rsidRPr="0039388B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8B" w:rsidRDefault="0039388B" w:rsidP="0076042D">
      <w:pPr>
        <w:pStyle w:val="a9"/>
      </w:pPr>
      <w:r>
        <w:separator/>
      </w:r>
    </w:p>
  </w:endnote>
  <w:endnote w:type="continuationSeparator" w:id="0">
    <w:p w:rsidR="0039388B" w:rsidRDefault="0039388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8A5A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11091/039-1А (11091/039)-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DB411B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DB411B" w:rsidRPr="009F3B67">
            <w:rPr>
              <w:rStyle w:val="ad"/>
              <w:sz w:val="20"/>
              <w:szCs w:val="20"/>
            </w:rPr>
            <w:fldChar w:fldCharType="separate"/>
          </w:r>
          <w:r w:rsidR="008A5A17">
            <w:rPr>
              <w:rStyle w:val="ad"/>
              <w:noProof/>
              <w:sz w:val="20"/>
              <w:szCs w:val="20"/>
            </w:rPr>
            <w:t>1</w:t>
          </w:r>
          <w:r w:rsidR="00DB411B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A5A17" w:rsidRPr="008A5A17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8B" w:rsidRDefault="0039388B" w:rsidP="0076042D">
      <w:pPr>
        <w:pStyle w:val="a9"/>
      </w:pPr>
      <w:r>
        <w:separator/>
      </w:r>
    </w:p>
  </w:footnote>
  <w:footnote w:type="continuationSeparator" w:id="0">
    <w:p w:rsidR="0039388B" w:rsidRDefault="0039388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Дрель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84603ED0CE124B3F96F806565DC33E2A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9-1А (11091/039)- ВЛ "/>
    <w:docVar w:name="oborud" w:val=" Дрель, ручной инструмен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26F2F90DF644498557E1E10B71D28A"/>
    <w:docVar w:name="rm_id" w:val="183"/>
    <w:docVar w:name="rm_name" w:val=" Плотник "/>
    <w:docVar w:name="rm_number" w:val=" 11091/039-1А (11091/039)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Дерево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Здание"/>
    <w:docVar w:name="zona_time" w:val="10"/>
  </w:docVars>
  <w:rsids>
    <w:rsidRoot w:val="00134D23"/>
    <w:rsid w:val="00025683"/>
    <w:rsid w:val="00046815"/>
    <w:rsid w:val="0005566C"/>
    <w:rsid w:val="000B138B"/>
    <w:rsid w:val="000D1F5B"/>
    <w:rsid w:val="000F531C"/>
    <w:rsid w:val="00110025"/>
    <w:rsid w:val="001271BA"/>
    <w:rsid w:val="00134D23"/>
    <w:rsid w:val="001429B1"/>
    <w:rsid w:val="001607C8"/>
    <w:rsid w:val="001C0891"/>
    <w:rsid w:val="001E2271"/>
    <w:rsid w:val="001F4D8D"/>
    <w:rsid w:val="00234932"/>
    <w:rsid w:val="0025065B"/>
    <w:rsid w:val="002E55C6"/>
    <w:rsid w:val="00305B2F"/>
    <w:rsid w:val="00367816"/>
    <w:rsid w:val="0037236A"/>
    <w:rsid w:val="003876C3"/>
    <w:rsid w:val="0039388B"/>
    <w:rsid w:val="003B2885"/>
    <w:rsid w:val="003C24DB"/>
    <w:rsid w:val="00402CAC"/>
    <w:rsid w:val="00444410"/>
    <w:rsid w:val="004A47AD"/>
    <w:rsid w:val="004C4DB2"/>
    <w:rsid w:val="004C5435"/>
    <w:rsid w:val="004F5FC5"/>
    <w:rsid w:val="0053530A"/>
    <w:rsid w:val="00563E94"/>
    <w:rsid w:val="0056760B"/>
    <w:rsid w:val="00576095"/>
    <w:rsid w:val="005A3A36"/>
    <w:rsid w:val="005B466C"/>
    <w:rsid w:val="005B7FE8"/>
    <w:rsid w:val="005C0A9A"/>
    <w:rsid w:val="0060559F"/>
    <w:rsid w:val="00631B64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7F277E"/>
    <w:rsid w:val="00883461"/>
    <w:rsid w:val="0089733A"/>
    <w:rsid w:val="008A5A17"/>
    <w:rsid w:val="008A64AD"/>
    <w:rsid w:val="008B6250"/>
    <w:rsid w:val="008C7337"/>
    <w:rsid w:val="008E0D5E"/>
    <w:rsid w:val="008E68DE"/>
    <w:rsid w:val="0090588D"/>
    <w:rsid w:val="0092778A"/>
    <w:rsid w:val="0093258E"/>
    <w:rsid w:val="00992D8B"/>
    <w:rsid w:val="009F3B67"/>
    <w:rsid w:val="009F65CB"/>
    <w:rsid w:val="00A12349"/>
    <w:rsid w:val="00A61E83"/>
    <w:rsid w:val="00A91908"/>
    <w:rsid w:val="00AA4551"/>
    <w:rsid w:val="00AA46ED"/>
    <w:rsid w:val="00AA4DCC"/>
    <w:rsid w:val="00AD14A4"/>
    <w:rsid w:val="00AD7C32"/>
    <w:rsid w:val="00AF796F"/>
    <w:rsid w:val="00B428C2"/>
    <w:rsid w:val="00B53A14"/>
    <w:rsid w:val="00BA5029"/>
    <w:rsid w:val="00BB49D3"/>
    <w:rsid w:val="00BC2F3C"/>
    <w:rsid w:val="00BD51C5"/>
    <w:rsid w:val="00C02721"/>
    <w:rsid w:val="00C0548A"/>
    <w:rsid w:val="00C148DC"/>
    <w:rsid w:val="00C30766"/>
    <w:rsid w:val="00C355DF"/>
    <w:rsid w:val="00CE3307"/>
    <w:rsid w:val="00D76DF8"/>
    <w:rsid w:val="00DB411B"/>
    <w:rsid w:val="00DB5302"/>
    <w:rsid w:val="00DD6B1F"/>
    <w:rsid w:val="00E124F4"/>
    <w:rsid w:val="00E34906"/>
    <w:rsid w:val="00E36337"/>
    <w:rsid w:val="00E76A00"/>
    <w:rsid w:val="00E94C9C"/>
    <w:rsid w:val="00EB72AD"/>
    <w:rsid w:val="00EC37A1"/>
    <w:rsid w:val="00EC7CA3"/>
    <w:rsid w:val="00ED46D0"/>
    <w:rsid w:val="00EF3DC4"/>
    <w:rsid w:val="00F27F3F"/>
    <w:rsid w:val="00F76072"/>
    <w:rsid w:val="00FB001B"/>
    <w:rsid w:val="00FD28A3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2016-11-24T12:30:00Z</dcterms:created>
  <dcterms:modified xsi:type="dcterms:W3CDTF">2016-11-25T06:30:00Z</dcterms:modified>
</cp:coreProperties>
</file>